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BA999" w14:textId="490DBF2E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>Številka:</w:t>
      </w:r>
      <w:r w:rsidR="00F37FB2">
        <w:rPr>
          <w:rFonts w:cs="Arial"/>
        </w:rPr>
        <w:t xml:space="preserve"> 4302-0128/2024-2</w:t>
      </w:r>
      <w:r w:rsidRPr="00096E9C">
        <w:rPr>
          <w:rFonts w:cs="Arial"/>
        </w:rPr>
        <w:t xml:space="preserve"> </w:t>
      </w:r>
    </w:p>
    <w:p w14:paraId="2196302B" w14:textId="4F3A8E7A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F37FB2">
        <w:rPr>
          <w:rFonts w:cs="Arial"/>
        </w:rPr>
        <w:t xml:space="preserve"> 2024-243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25B243B8" w14:textId="77777777" w:rsidR="00AB6CFC" w:rsidRDefault="00AB6CFC" w:rsidP="00AB6CFC">
      <w:pPr>
        <w:jc w:val="both"/>
        <w:rPr>
          <w:rFonts w:cs="Arial"/>
          <w:i/>
        </w:rPr>
      </w:pPr>
      <w:r>
        <w:rPr>
          <w:rFonts w:cs="Arial"/>
          <w:i/>
        </w:rPr>
        <w:t>Obrazec izpolnijo vsa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04002" w14:textId="77777777" w:rsidR="00A92E19" w:rsidRDefault="00A92E19">
      <w:r>
        <w:separator/>
      </w:r>
    </w:p>
  </w:endnote>
  <w:endnote w:type="continuationSeparator" w:id="0">
    <w:p w14:paraId="3CEF6470" w14:textId="77777777" w:rsidR="00A92E19" w:rsidRDefault="00A9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57F0AA8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37FB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37FB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2D321" w14:textId="77777777" w:rsidR="00A92E19" w:rsidRDefault="00A92E19">
      <w:r>
        <w:separator/>
      </w:r>
    </w:p>
  </w:footnote>
  <w:footnote w:type="continuationSeparator" w:id="0">
    <w:p w14:paraId="20008FA3" w14:textId="77777777" w:rsidR="00A92E19" w:rsidRDefault="00A92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7FB2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B3E252-E221-40D2-AEF1-63F4CA6B5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64b5e79a-161e-4f4f-95e3-8c5cd0f50b65"/>
    <ds:schemaRef ds:uri="6a4cc071-bd85-44c5-acc7-68a9b922d49c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FD5DD2E-7140-41A7-841A-2597FE489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76</cp:revision>
  <cp:lastPrinted>2016-06-20T06:28:00Z</cp:lastPrinted>
  <dcterms:created xsi:type="dcterms:W3CDTF">2015-02-19T08:08:00Z</dcterms:created>
  <dcterms:modified xsi:type="dcterms:W3CDTF">2024-07-03T07:37:00Z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